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79E7" w14:textId="77777777" w:rsidR="002B774E" w:rsidRDefault="002B774E" w:rsidP="002B77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Giles BARBOUR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569A4438" w14:textId="77777777" w:rsidR="002B774E" w:rsidRDefault="002B774E" w:rsidP="002B77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Fuller. </w:t>
      </w:r>
    </w:p>
    <w:p w14:paraId="7738061C" w14:textId="77777777" w:rsidR="002B774E" w:rsidRDefault="002B774E" w:rsidP="002B774E">
      <w:pPr>
        <w:pStyle w:val="NoSpacing"/>
        <w:rPr>
          <w:rFonts w:cs="Times New Roman"/>
          <w:szCs w:val="24"/>
        </w:rPr>
      </w:pPr>
    </w:p>
    <w:p w14:paraId="3B4F6459" w14:textId="77777777" w:rsidR="002B774E" w:rsidRDefault="002B774E" w:rsidP="002B774E">
      <w:pPr>
        <w:pStyle w:val="NoSpacing"/>
        <w:rPr>
          <w:rFonts w:cs="Times New Roman"/>
          <w:szCs w:val="24"/>
        </w:rPr>
      </w:pPr>
    </w:p>
    <w:p w14:paraId="6FC96DB1" w14:textId="77777777" w:rsidR="002B774E" w:rsidRDefault="002B774E" w:rsidP="002B77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Ratteclyf</w:t>
      </w:r>
      <w:proofErr w:type="spellEnd"/>
      <w:r>
        <w:rPr>
          <w:rFonts w:cs="Times New Roman"/>
          <w:szCs w:val="24"/>
        </w:rPr>
        <w:t>(q.v.) brought a plaint of trespass and assault against him,</w:t>
      </w:r>
    </w:p>
    <w:p w14:paraId="1D820475" w14:textId="77777777" w:rsidR="002B774E" w:rsidRDefault="002B774E" w:rsidP="002B77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Walker of London, tailor(q.v.), and Geoffrey </w:t>
      </w:r>
      <w:proofErr w:type="spellStart"/>
      <w:r>
        <w:rPr>
          <w:rFonts w:cs="Times New Roman"/>
          <w:szCs w:val="24"/>
        </w:rPr>
        <w:t>Geffries</w:t>
      </w:r>
      <w:proofErr w:type="spellEnd"/>
      <w:r>
        <w:rPr>
          <w:rFonts w:cs="Times New Roman"/>
          <w:szCs w:val="24"/>
        </w:rPr>
        <w:t xml:space="preserve"> of London,</w:t>
      </w:r>
    </w:p>
    <w:p w14:paraId="1FF1B860" w14:textId="77777777" w:rsidR="002B774E" w:rsidRDefault="002B774E" w:rsidP="002B77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(q.v.).</w:t>
      </w:r>
    </w:p>
    <w:p w14:paraId="173AF360" w14:textId="77777777" w:rsidR="002B774E" w:rsidRDefault="002B774E" w:rsidP="002B77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107D8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4B975BB4" w14:textId="77777777" w:rsidR="002B774E" w:rsidRDefault="002B774E" w:rsidP="002B774E">
      <w:pPr>
        <w:pStyle w:val="NoSpacing"/>
        <w:rPr>
          <w:rFonts w:cs="Times New Roman"/>
          <w:szCs w:val="24"/>
        </w:rPr>
      </w:pPr>
    </w:p>
    <w:p w14:paraId="08A5DA37" w14:textId="77777777" w:rsidR="002B774E" w:rsidRDefault="002B774E" w:rsidP="002B774E">
      <w:pPr>
        <w:pStyle w:val="NoSpacing"/>
        <w:rPr>
          <w:rFonts w:cs="Times New Roman"/>
          <w:szCs w:val="24"/>
        </w:rPr>
      </w:pPr>
    </w:p>
    <w:p w14:paraId="5DB130F1" w14:textId="77777777" w:rsidR="002B774E" w:rsidRDefault="002B774E" w:rsidP="002B77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2022</w:t>
      </w:r>
    </w:p>
    <w:p w14:paraId="2E7236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4768E" w14:textId="77777777" w:rsidR="002B774E" w:rsidRDefault="002B774E" w:rsidP="009139A6">
      <w:r>
        <w:separator/>
      </w:r>
    </w:p>
  </w:endnote>
  <w:endnote w:type="continuationSeparator" w:id="0">
    <w:p w14:paraId="0AF89DAC" w14:textId="77777777" w:rsidR="002B774E" w:rsidRDefault="002B77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B7C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52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79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6244E" w14:textId="77777777" w:rsidR="002B774E" w:rsidRDefault="002B774E" w:rsidP="009139A6">
      <w:r>
        <w:separator/>
      </w:r>
    </w:p>
  </w:footnote>
  <w:footnote w:type="continuationSeparator" w:id="0">
    <w:p w14:paraId="25EC1117" w14:textId="77777777" w:rsidR="002B774E" w:rsidRDefault="002B77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362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104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74E"/>
    <w:rsid w:val="000666E0"/>
    <w:rsid w:val="002510B7"/>
    <w:rsid w:val="002B774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2F202"/>
  <w15:chartTrackingRefBased/>
  <w15:docId w15:val="{3AA00E5B-C046-461B-ABF6-57936BF6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B77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2022-10-30T11:52:00Z</dcterms:created>
  <dcterms:modified xsi:type="dcterms:W3CDTF">2022-10-30T11:53:00Z</dcterms:modified>
</cp:coreProperties>
</file>